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C1A29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JOCCE, the younger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7F49D18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</w:t>
      </w:r>
    </w:p>
    <w:p w14:paraId="3E3B617C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179BA1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A3134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14FE56D5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city and suburbs of Salisbury.</w:t>
      </w:r>
    </w:p>
    <w:p w14:paraId="7C55F308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085968F4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C139B" w14:textId="77777777" w:rsidR="00CB729D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91FA3" w14:textId="77777777" w:rsidR="00CB729D" w:rsidRPr="00680D2B" w:rsidRDefault="00CB729D" w:rsidP="00CB7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7CB7D762" w14:textId="45AF937F" w:rsidR="00BA00AB" w:rsidRPr="00CB729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B72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D394" w14:textId="77777777" w:rsidR="00CB729D" w:rsidRDefault="00CB729D" w:rsidP="009139A6">
      <w:r>
        <w:separator/>
      </w:r>
    </w:p>
  </w:endnote>
  <w:endnote w:type="continuationSeparator" w:id="0">
    <w:p w14:paraId="18FB07D2" w14:textId="77777777" w:rsidR="00CB729D" w:rsidRDefault="00CB72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92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94D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3E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ED346" w14:textId="77777777" w:rsidR="00CB729D" w:rsidRDefault="00CB729D" w:rsidP="009139A6">
      <w:r>
        <w:separator/>
      </w:r>
    </w:p>
  </w:footnote>
  <w:footnote w:type="continuationSeparator" w:id="0">
    <w:p w14:paraId="31B29C43" w14:textId="77777777" w:rsidR="00CB729D" w:rsidRDefault="00CB72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58F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4D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C3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72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F2A0D"/>
  <w15:chartTrackingRefBased/>
  <w15:docId w15:val="{B2D1A0AC-BEDE-487B-A069-99A2C471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2021-05-11T07:52:00Z</dcterms:created>
  <dcterms:modified xsi:type="dcterms:W3CDTF">2021-05-11T07:53:00Z</dcterms:modified>
</cp:coreProperties>
</file>